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055A4" w14:textId="099C9AB3" w:rsidR="00D129BC" w:rsidRPr="002C3BDD" w:rsidRDefault="00D129BC" w:rsidP="00D129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</w:t>
      </w:r>
      <w:r w:rsidR="00EE1FB7">
        <w:rPr>
          <w:rFonts w:cs="Arial"/>
          <w:sz w:val="20"/>
          <w:szCs w:val="20"/>
        </w:rPr>
        <w:t>23</w:t>
      </w:r>
      <w:r w:rsidRPr="002C3BDD">
        <w:rPr>
          <w:rFonts w:cs="Arial"/>
          <w:sz w:val="20"/>
          <w:szCs w:val="20"/>
        </w:rPr>
        <w:t>/202</w:t>
      </w:r>
      <w:r w:rsidR="00EE1FB7">
        <w:rPr>
          <w:rFonts w:cs="Arial"/>
          <w:sz w:val="20"/>
          <w:szCs w:val="20"/>
        </w:rPr>
        <w:t>4</w:t>
      </w:r>
    </w:p>
    <w:p w14:paraId="4C522B20" w14:textId="517D8524" w:rsidR="00D129BC" w:rsidRDefault="00D129BC" w:rsidP="00D129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EE1FB7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r w:rsidR="00EE1FB7">
        <w:rPr>
          <w:rFonts w:cs="Arial"/>
          <w:sz w:val="20"/>
          <w:szCs w:val="20"/>
        </w:rPr>
        <w:t>149</w:t>
      </w:r>
    </w:p>
    <w:p w14:paraId="3BA14B62" w14:textId="77777777" w:rsidR="00D129BC" w:rsidRPr="002C3BDD" w:rsidRDefault="00D129BC" w:rsidP="00D129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570" w:type="dxa"/>
        <w:tblInd w:w="38" w:type="dxa"/>
        <w:tblLook w:val="04A0" w:firstRow="1" w:lastRow="0" w:firstColumn="1" w:lastColumn="0" w:noHBand="0" w:noVBand="1"/>
      </w:tblPr>
      <w:tblGrid>
        <w:gridCol w:w="1873"/>
        <w:gridCol w:w="3046"/>
        <w:gridCol w:w="2268"/>
        <w:gridCol w:w="2976"/>
        <w:gridCol w:w="1502"/>
        <w:gridCol w:w="9"/>
        <w:gridCol w:w="1690"/>
        <w:gridCol w:w="9"/>
        <w:gridCol w:w="1197"/>
      </w:tblGrid>
      <w:tr w:rsidR="00967947" w:rsidRPr="0073420D" w14:paraId="27A5A52F" w14:textId="77777777" w:rsidTr="00967947">
        <w:trPr>
          <w:gridAfter w:val="1"/>
          <w:wAfter w:w="1197" w:type="dxa"/>
          <w:trHeight w:val="311"/>
        </w:trPr>
        <w:tc>
          <w:tcPr>
            <w:tcW w:w="1873" w:type="dxa"/>
            <w:vAlign w:val="center"/>
          </w:tcPr>
          <w:p w14:paraId="51A0F7FA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3046" w:type="dxa"/>
            <w:vAlign w:val="center"/>
          </w:tcPr>
          <w:p w14:paraId="3DEEF8E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2B12C3AE" w14:textId="6649BACE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vAlign w:val="center"/>
          </w:tcPr>
          <w:p w14:paraId="09E9B73E" w14:textId="7457606D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511" w:type="dxa"/>
            <w:gridSpan w:val="2"/>
          </w:tcPr>
          <w:p w14:paraId="66276E8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gridSpan w:val="2"/>
            <w:vAlign w:val="center"/>
          </w:tcPr>
          <w:p w14:paraId="11C758C8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967947" w:rsidRPr="0073420D" w14:paraId="229A3EFB" w14:textId="77777777" w:rsidTr="00967947">
        <w:trPr>
          <w:gridAfter w:val="2"/>
          <w:wAfter w:w="1206" w:type="dxa"/>
          <w:trHeight w:val="567"/>
        </w:trPr>
        <w:tc>
          <w:tcPr>
            <w:tcW w:w="1873" w:type="dxa"/>
          </w:tcPr>
          <w:p w14:paraId="18BEBC37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vAlign w:val="center"/>
          </w:tcPr>
          <w:p w14:paraId="68475009" w14:textId="77777777" w:rsidR="00967947" w:rsidRPr="0073420D" w:rsidRDefault="00967947" w:rsidP="00967947">
            <w:pPr>
              <w:ind w:right="-183"/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268" w:type="dxa"/>
            <w:vAlign w:val="center"/>
          </w:tcPr>
          <w:p w14:paraId="12D6631B" w14:textId="21434698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2976" w:type="dxa"/>
            <w:vAlign w:val="center"/>
          </w:tcPr>
          <w:p w14:paraId="45A4C39F" w14:textId="06C51ABD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>brez DDV</w:t>
            </w:r>
          </w:p>
        </w:tc>
        <w:tc>
          <w:tcPr>
            <w:tcW w:w="1502" w:type="dxa"/>
            <w:vAlign w:val="center"/>
          </w:tcPr>
          <w:p w14:paraId="5CF1892C" w14:textId="77777777" w:rsidR="00967947" w:rsidRPr="0073420D" w:rsidRDefault="00967947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gridSpan w:val="2"/>
            <w:vAlign w:val="center"/>
          </w:tcPr>
          <w:p w14:paraId="392831BB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967947" w:rsidRPr="0073420D" w14:paraId="53837B44" w14:textId="77777777" w:rsidTr="00967947">
        <w:trPr>
          <w:gridAfter w:val="2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046" w:type="dxa"/>
          </w:tcPr>
          <w:p w14:paraId="415EC0DE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B19E4B4" w14:textId="23C67E5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5B67C859" w14:textId="4B34AD13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7DDB05" w14:textId="52F3C20B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2481CB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6D557EC5" w14:textId="77777777" w:rsidTr="00967947">
        <w:trPr>
          <w:gridAfter w:val="2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046" w:type="dxa"/>
          </w:tcPr>
          <w:p w14:paraId="476E568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F9BE39" w14:textId="1124A3D8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E037A5A" w14:textId="488E7BF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6679D364" w14:textId="6BCDD473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6AAF978A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91FBFF4" w14:textId="77777777" w:rsidTr="00967947">
        <w:trPr>
          <w:gridAfter w:val="2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</w:tcPr>
          <w:p w14:paraId="3CC38CE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500CD90" w14:textId="4B36D1D1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ADAD2C5" w14:textId="70EF9BC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D4B80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6A45362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3AE0D815" w14:textId="77777777" w:rsidTr="00967947">
        <w:trPr>
          <w:gridAfter w:val="2"/>
          <w:wAfter w:w="1206" w:type="dxa"/>
          <w:trHeight w:val="143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793DE1B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608A3B6" w14:textId="7F283AC6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247D578F" w14:textId="2D589010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7794C5A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216F035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6B8F94D" w14:textId="77777777" w:rsidTr="00967947">
        <w:trPr>
          <w:gridAfter w:val="2"/>
          <w:wAfter w:w="1206" w:type="dxa"/>
          <w:trHeight w:val="176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77777777" w:rsidR="00967947" w:rsidRPr="0073420D" w:rsidRDefault="00967947" w:rsidP="00967947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323FE2F7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F2E79C" w14:textId="201CFDAF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CAC2943" w14:textId="1D3F49BC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3B79DCC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62D6644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</w:tr>
      <w:tr w:rsidR="00967947" w:rsidRPr="0073420D" w14:paraId="4F415D69" w14:textId="77777777" w:rsidTr="00967947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967947" w:rsidRPr="0073420D" w:rsidRDefault="00967947" w:rsidP="00515523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239A9C3" w14:textId="207BB548" w:rsidR="00967947" w:rsidRPr="0073420D" w:rsidRDefault="00967947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932744F" w14:textId="3208E23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440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967947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14B4BCA2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5917C6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27AA5" w14:textId="77777777" w:rsidR="00D76EF1" w:rsidRDefault="00D76EF1">
      <w:r>
        <w:separator/>
      </w:r>
    </w:p>
  </w:endnote>
  <w:endnote w:type="continuationSeparator" w:id="0">
    <w:p w14:paraId="34D48308" w14:textId="77777777" w:rsidR="00D76EF1" w:rsidRDefault="00D76EF1">
      <w:r>
        <w:continuationSeparator/>
      </w:r>
    </w:p>
  </w:endnote>
  <w:endnote w:type="continuationNotice" w:id="1">
    <w:p w14:paraId="216CCA42" w14:textId="77777777" w:rsidR="00D76EF1" w:rsidRDefault="00D76E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D76EF1" w:rsidRPr="00001218" w:rsidRDefault="00D76EF1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D76EF1" w:rsidRDefault="00D76EF1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D76EF1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D76EF1" w:rsidRPr="005A785E" w:rsidRDefault="00D76EF1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D76EF1" w:rsidRPr="00A1445A" w:rsidRDefault="00D76EF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D76EF1" w:rsidRPr="00FC6CF0" w:rsidRDefault="00D76EF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AA0D8" w14:textId="77777777" w:rsidR="00D76EF1" w:rsidRDefault="00D76EF1">
      <w:r>
        <w:separator/>
      </w:r>
    </w:p>
  </w:footnote>
  <w:footnote w:type="continuationSeparator" w:id="0">
    <w:p w14:paraId="734C4009" w14:textId="77777777" w:rsidR="00D76EF1" w:rsidRDefault="00D76EF1">
      <w:r>
        <w:continuationSeparator/>
      </w:r>
    </w:p>
  </w:footnote>
  <w:footnote w:type="continuationNotice" w:id="1">
    <w:p w14:paraId="236CFFE9" w14:textId="77777777" w:rsidR="00D76EF1" w:rsidRDefault="00D76E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D76EF1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D76EF1" w:rsidRPr="00A04B00" w:rsidRDefault="00D76EF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D76EF1" w:rsidRPr="00C0552D" w:rsidRDefault="00D76EF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D76EF1" w:rsidRPr="00C0552D" w:rsidRDefault="00D76EF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D76EF1" w:rsidRPr="00A1445A" w:rsidRDefault="00D76EF1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D76EF1" w:rsidRDefault="00D76EF1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D76EF1" w:rsidRPr="00A1445A" w:rsidRDefault="00D76EF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D76EF1" w:rsidRPr="00A1445A" w:rsidRDefault="00D76EF1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D76EF1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D76EF1" w:rsidRPr="00531D88" w:rsidRDefault="00D76EF1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D76EF1" w:rsidRPr="00531D88" w:rsidRDefault="00D76EF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D76EF1" w:rsidRPr="00531D88" w:rsidRDefault="00D76EF1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D76EF1" w:rsidRPr="00FC6CF0" w:rsidRDefault="00D76EF1" w:rsidP="00001218">
    <w:pPr>
      <w:pStyle w:val="Glava"/>
      <w:rPr>
        <w:rFonts w:cs="Arial"/>
        <w:sz w:val="2"/>
        <w:szCs w:val="2"/>
      </w:rPr>
    </w:pPr>
  </w:p>
  <w:p w14:paraId="5814F1FB" w14:textId="77777777" w:rsidR="00D76EF1" w:rsidRPr="00FC6CF0" w:rsidRDefault="00D76EF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16BBD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537DC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01DA"/>
    <w:rsid w:val="005216E6"/>
    <w:rsid w:val="005255EB"/>
    <w:rsid w:val="005316C0"/>
    <w:rsid w:val="00531D88"/>
    <w:rsid w:val="00537622"/>
    <w:rsid w:val="0054014A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67760"/>
    <w:rsid w:val="00670A28"/>
    <w:rsid w:val="00670D1D"/>
    <w:rsid w:val="00695AB6"/>
    <w:rsid w:val="006B105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716F8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308A6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129BC"/>
    <w:rsid w:val="00D2343D"/>
    <w:rsid w:val="00D278D4"/>
    <w:rsid w:val="00D317EE"/>
    <w:rsid w:val="00D3247E"/>
    <w:rsid w:val="00D47195"/>
    <w:rsid w:val="00D52286"/>
    <w:rsid w:val="00D579F3"/>
    <w:rsid w:val="00D65FCC"/>
    <w:rsid w:val="00D707B4"/>
    <w:rsid w:val="00D7309B"/>
    <w:rsid w:val="00D76EF1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1FB7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41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6951C1-6EAD-4F01-8B75-8F71639FA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purl.org/dc/terms/"/>
    <ds:schemaRef ds:uri="http://purl.org/dc/elements/1.1/"/>
    <ds:schemaRef ds:uri="http://purl.org/dc/dcmitype/"/>
    <ds:schemaRef ds:uri="6a4cc071-bd85-44c5-acc7-68a9b922d49c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1D8370-BBC1-4531-BCDC-6FC33891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</TotalTime>
  <Pages>1</Pages>
  <Words>203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17</cp:revision>
  <cp:lastPrinted>2016-06-20T06:28:00Z</cp:lastPrinted>
  <dcterms:created xsi:type="dcterms:W3CDTF">2016-05-31T11:25:00Z</dcterms:created>
  <dcterms:modified xsi:type="dcterms:W3CDTF">2024-03-26T13:23:00Z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